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E28" w:rsidRPr="00C90BC8" w:rsidRDefault="00C12E28" w:rsidP="003E728E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C90BC8">
        <w:rPr>
          <w:rFonts w:ascii="Helv" w:hAnsi="Helv"/>
          <w:b/>
          <w:bCs/>
          <w:color w:val="000000"/>
          <w:sz w:val="18"/>
          <w:szCs w:val="18"/>
          <w:lang w:val="cs-CZ"/>
        </w:rPr>
        <w:t>MPHB1243</w:t>
      </w:r>
    </w:p>
    <w:p w:rsidR="00C12E28" w:rsidRDefault="00C12E28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C12E28" w:rsidRDefault="00C12E28" w:rsidP="00C90BC8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B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C12E28" w:rsidRDefault="00C12E28" w:rsidP="00C90BC8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C12E28" w:rsidRDefault="00C12E28" w:rsidP="00C90BC8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C12E28" w:rsidRDefault="00C12E28" w:rsidP="00C90BC8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C12E28" w:rsidRDefault="00C12E28" w:rsidP="00C90BC8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12E28" w:rsidRDefault="00C12E28" w:rsidP="00C90BC8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12E28" w:rsidRDefault="00C12E28" w:rsidP="00C90BC8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12E28" w:rsidRPr="00292291" w:rsidRDefault="00C12E28" w:rsidP="00C90BC8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C12E28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12E28" w:rsidRPr="00292291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C12E28" w:rsidRPr="00292291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C12E28" w:rsidRPr="00292291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C12E28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12E28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Current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frequency</w:t>
      </w:r>
    </w:p>
    <w:p w:rsidR="00C12E28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C12E28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12E28" w:rsidRPr="00292291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C12E28" w:rsidRPr="00292291" w:rsidRDefault="00C12E28" w:rsidP="0009497B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</w:t>
      </w:r>
      <w:r>
        <w:rPr>
          <w:rFonts w:ascii="Helv" w:hAnsi="Helv"/>
          <w:color w:val="000000"/>
          <w:sz w:val="18"/>
          <w:szCs w:val="18"/>
          <w:lang w:val="en-US"/>
        </w:rPr>
        <w:t>1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ph/N/PE 6h, 230Vac / 32A</w:t>
      </w:r>
    </w:p>
    <w:p w:rsidR="00C12E28" w:rsidRPr="00292291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C12E28" w:rsidRPr="00292291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30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C12E28" w:rsidRPr="00292291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  6 x IEC60320 C19, max. 16A per outlet</w:t>
      </w:r>
    </w:p>
    <w:p w:rsidR="00C12E28" w:rsidRPr="00292291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12E28" w:rsidRPr="00292291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C12E28" w:rsidRPr="00292291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C12E28" w:rsidRPr="00292291" w:rsidRDefault="00C12E28" w:rsidP="003A57A2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C12E28" w:rsidRPr="00292291" w:rsidRDefault="00C12E28" w:rsidP="003A57A2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>
        <w:rPr>
          <w:rFonts w:ascii="Helv" w:hAnsi="Helv"/>
          <w:color w:val="000000"/>
          <w:sz w:val="18"/>
          <w:szCs w:val="18"/>
          <w:lang w:val="en-US"/>
        </w:rPr>
        <w:t>H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C12E28" w:rsidRPr="00292291" w:rsidRDefault="00C12E28" w:rsidP="003A57A2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C12E28" w:rsidRPr="00292291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12E28" w:rsidRPr="00292291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C12E28" w:rsidRPr="006F32EF" w:rsidRDefault="00C12E28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12E28" w:rsidRPr="006F32EF" w:rsidRDefault="00C12E28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C12E28" w:rsidRDefault="00C12E28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C12E28" w:rsidRPr="00292291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12E28" w:rsidRPr="006F32EF" w:rsidRDefault="00C12E28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C12E28" w:rsidRDefault="00C12E28" w:rsidP="003A57A2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Housing: closed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aluminum profile, finely textured powder-coated top (RAL 7021)</w:t>
      </w:r>
    </w:p>
    <w:p w:rsidR="00C12E28" w:rsidRPr="00292291" w:rsidRDefault="00C12E28" w:rsidP="003A57A2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C12E28" w:rsidRPr="00292291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12E28" w:rsidRPr="00292291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C12E28" w:rsidRPr="00292291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3A57A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C12E28" w:rsidRPr="00292291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C12E28" w:rsidRPr="00292291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C12E28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C12E28" w:rsidRPr="00292291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12E28" w:rsidRPr="00292291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C12E28" w:rsidRDefault="00C12E28" w:rsidP="00FD2FE6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flat-packed kit</w:t>
      </w:r>
    </w:p>
    <w:p w:rsidR="00C12E28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12E28" w:rsidRPr="00292291" w:rsidRDefault="00C12E2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sectPr w:rsidR="00C12E28" w:rsidRPr="00292291" w:rsidSect="000109C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00D38"/>
    <w:multiLevelType w:val="hybridMultilevel"/>
    <w:tmpl w:val="93ACA8C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109CE"/>
    <w:rsid w:val="0009497B"/>
    <w:rsid w:val="00156FAA"/>
    <w:rsid w:val="001943A6"/>
    <w:rsid w:val="002366BC"/>
    <w:rsid w:val="002812AC"/>
    <w:rsid w:val="00292291"/>
    <w:rsid w:val="002D0076"/>
    <w:rsid w:val="00337BC0"/>
    <w:rsid w:val="00390683"/>
    <w:rsid w:val="003915FC"/>
    <w:rsid w:val="003A57A2"/>
    <w:rsid w:val="003C4B0F"/>
    <w:rsid w:val="003E728E"/>
    <w:rsid w:val="004572D2"/>
    <w:rsid w:val="004D1249"/>
    <w:rsid w:val="00523BE8"/>
    <w:rsid w:val="006F32EF"/>
    <w:rsid w:val="00734290"/>
    <w:rsid w:val="00760B79"/>
    <w:rsid w:val="007C4842"/>
    <w:rsid w:val="008D2CA7"/>
    <w:rsid w:val="00930195"/>
    <w:rsid w:val="00A31079"/>
    <w:rsid w:val="00A77376"/>
    <w:rsid w:val="00C12E28"/>
    <w:rsid w:val="00C90BC8"/>
    <w:rsid w:val="00CF07EB"/>
    <w:rsid w:val="00DB3B21"/>
    <w:rsid w:val="00EB6089"/>
    <w:rsid w:val="00FD2FE6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80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317</Words>
  <Characters>1877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Hofbauer, Thomas [NETPWR/KNURR/DE]</dc:creator>
  <cp:keywords/>
  <dc:description/>
  <cp:lastModifiedBy>takacr</cp:lastModifiedBy>
  <cp:revision>6</cp:revision>
  <dcterms:created xsi:type="dcterms:W3CDTF">2013-11-20T16:10:00Z</dcterms:created>
  <dcterms:modified xsi:type="dcterms:W3CDTF">2013-11-26T12:43:00Z</dcterms:modified>
</cp:coreProperties>
</file>